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81033" w14:textId="77777777" w:rsidR="00A57549" w:rsidRDefault="00A57549" w:rsidP="00A575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KELET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3A6257A8" w14:textId="77777777" w:rsidR="00A57549" w:rsidRDefault="00A57549" w:rsidP="00A575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parish church of </w:t>
      </w:r>
      <w:proofErr w:type="spellStart"/>
      <w:proofErr w:type="gramStart"/>
      <w:r>
        <w:rPr>
          <w:rFonts w:cs="Times New Roman"/>
          <w:szCs w:val="24"/>
        </w:rPr>
        <w:t>St.George</w:t>
      </w:r>
      <w:proofErr w:type="spellEnd"/>
      <w:proofErr w:type="gramEnd"/>
      <w:r>
        <w:rPr>
          <w:rFonts w:cs="Times New Roman"/>
          <w:szCs w:val="24"/>
        </w:rPr>
        <w:t xml:space="preserve"> the Martyr, Exeter.</w:t>
      </w:r>
    </w:p>
    <w:p w14:paraId="69C9ADDB" w14:textId="77777777" w:rsidR="00A57549" w:rsidRDefault="00A57549" w:rsidP="00A57549">
      <w:pPr>
        <w:pStyle w:val="NoSpacing"/>
        <w:rPr>
          <w:rFonts w:cs="Times New Roman"/>
          <w:szCs w:val="24"/>
        </w:rPr>
      </w:pPr>
    </w:p>
    <w:p w14:paraId="791FA4FD" w14:textId="77777777" w:rsidR="00A57549" w:rsidRDefault="00A57549" w:rsidP="00A57549">
      <w:pPr>
        <w:pStyle w:val="NoSpacing"/>
        <w:rPr>
          <w:rFonts w:cs="Times New Roman"/>
          <w:szCs w:val="24"/>
        </w:rPr>
      </w:pPr>
    </w:p>
    <w:p w14:paraId="4E097678" w14:textId="77777777" w:rsidR="00A57549" w:rsidRDefault="00A57549" w:rsidP="00A575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Nov.1488</w:t>
      </w:r>
      <w:r>
        <w:rPr>
          <w:rFonts w:cs="Times New Roman"/>
          <w:szCs w:val="24"/>
        </w:rPr>
        <w:tab/>
        <w:t>He had resigned by this date.</w:t>
      </w:r>
    </w:p>
    <w:p w14:paraId="5C12BD79" w14:textId="77777777" w:rsidR="00A57549" w:rsidRDefault="00A57549" w:rsidP="00A575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p.252)</w:t>
      </w:r>
    </w:p>
    <w:p w14:paraId="55FBA9AA" w14:textId="77777777" w:rsidR="00A57549" w:rsidRDefault="00A57549" w:rsidP="00A57549">
      <w:pPr>
        <w:pStyle w:val="NoSpacing"/>
        <w:rPr>
          <w:rFonts w:cs="Times New Roman"/>
          <w:szCs w:val="24"/>
        </w:rPr>
      </w:pPr>
    </w:p>
    <w:p w14:paraId="32A8CF60" w14:textId="77777777" w:rsidR="00A57549" w:rsidRDefault="00A57549" w:rsidP="00A57549">
      <w:pPr>
        <w:pStyle w:val="NoSpacing"/>
        <w:rPr>
          <w:rFonts w:cs="Times New Roman"/>
          <w:szCs w:val="24"/>
        </w:rPr>
      </w:pPr>
    </w:p>
    <w:p w14:paraId="11286FF1" w14:textId="77777777" w:rsidR="00A57549" w:rsidRDefault="00A57549" w:rsidP="00A575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December 2024</w:t>
      </w:r>
    </w:p>
    <w:p w14:paraId="673DFA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877C0" w14:textId="77777777" w:rsidR="00A57549" w:rsidRDefault="00A57549" w:rsidP="009139A6">
      <w:r>
        <w:separator/>
      </w:r>
    </w:p>
  </w:endnote>
  <w:endnote w:type="continuationSeparator" w:id="0">
    <w:p w14:paraId="555F7E3F" w14:textId="77777777" w:rsidR="00A57549" w:rsidRDefault="00A575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A6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225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CE4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39643" w14:textId="77777777" w:rsidR="00A57549" w:rsidRDefault="00A57549" w:rsidP="009139A6">
      <w:r>
        <w:separator/>
      </w:r>
    </w:p>
  </w:footnote>
  <w:footnote w:type="continuationSeparator" w:id="0">
    <w:p w14:paraId="3DE2BB2C" w14:textId="77777777" w:rsidR="00A57549" w:rsidRDefault="00A575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34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A93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C9F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49"/>
    <w:rsid w:val="000666E0"/>
    <w:rsid w:val="002510B7"/>
    <w:rsid w:val="00270799"/>
    <w:rsid w:val="002E5A01"/>
    <w:rsid w:val="005C130B"/>
    <w:rsid w:val="00826F5C"/>
    <w:rsid w:val="009139A6"/>
    <w:rsid w:val="009411C2"/>
    <w:rsid w:val="009448BB"/>
    <w:rsid w:val="00947624"/>
    <w:rsid w:val="00A3176C"/>
    <w:rsid w:val="00A5754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E0A00"/>
  <w15:chartTrackingRefBased/>
  <w15:docId w15:val="{06AA7A2E-EC1C-4BA9-8202-C34A226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2024-12-13T21:59:00Z</dcterms:created>
  <dcterms:modified xsi:type="dcterms:W3CDTF">2024-12-13T22:00:00Z</dcterms:modified>
</cp:coreProperties>
</file>